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BATE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Stapleford,</w:t>
      </w:r>
    </w:p>
    <w:p w:rsid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the lands held by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Sallowe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Stanton</w:t>
      </w:r>
    </w:p>
    <w:p w:rsid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Dale(q.v.).</w:t>
      </w:r>
    </w:p>
    <w:p w:rsid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59C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21-33)</w:t>
      </w:r>
    </w:p>
    <w:p w:rsid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967E2" w:rsidRDefault="002967E2" w:rsidP="002967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DD5B8A" w:rsidRPr="002967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7E2" w:rsidRDefault="002967E2" w:rsidP="00564E3C">
      <w:pPr>
        <w:spacing w:after="0" w:line="240" w:lineRule="auto"/>
      </w:pPr>
      <w:r>
        <w:separator/>
      </w:r>
    </w:p>
  </w:endnote>
  <w:endnote w:type="continuationSeparator" w:id="0">
    <w:p w:rsidR="002967E2" w:rsidRDefault="002967E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67E2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7E2" w:rsidRDefault="002967E2" w:rsidP="00564E3C">
      <w:pPr>
        <w:spacing w:after="0" w:line="240" w:lineRule="auto"/>
      </w:pPr>
      <w:r>
        <w:separator/>
      </w:r>
    </w:p>
  </w:footnote>
  <w:footnote w:type="continuationSeparator" w:id="0">
    <w:p w:rsidR="002967E2" w:rsidRDefault="002967E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7E2"/>
    <w:rsid w:val="002967E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4560C"/>
  <w15:chartTrackingRefBased/>
  <w15:docId w15:val="{2B537CBC-F183-4E5D-A233-003E16B4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967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2015-10-10T20:14:00Z</dcterms:created>
  <dcterms:modified xsi:type="dcterms:W3CDTF">2015-10-10T20:15:00Z</dcterms:modified>
</cp:coreProperties>
</file>